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92A4" w14:textId="77777777" w:rsidR="00085825" w:rsidRDefault="00085825" w:rsidP="0008582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FRENSSH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064E734D" w14:textId="77777777" w:rsidR="00085825" w:rsidRDefault="00085825" w:rsidP="00085825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AAA0820" w14:textId="77777777" w:rsidR="00085825" w:rsidRDefault="00085825" w:rsidP="00085825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8065B1D" w14:textId="77777777" w:rsidR="00085825" w:rsidRDefault="00085825" w:rsidP="0008582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Braintree, Essex, into</w:t>
      </w:r>
    </w:p>
    <w:p w14:paraId="66E236CF" w14:textId="77777777" w:rsidR="00085825" w:rsidRDefault="00085825" w:rsidP="0008582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Agnes Sharp(q.v.).</w:t>
      </w:r>
    </w:p>
    <w:p w14:paraId="0F5D83C9" w14:textId="77777777" w:rsidR="00085825" w:rsidRDefault="00085825" w:rsidP="0008582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1956EAB" w14:textId="77777777" w:rsidR="00085825" w:rsidRDefault="00085825" w:rsidP="0008582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p.129)</w:t>
      </w:r>
    </w:p>
    <w:p w14:paraId="2CC355E3" w14:textId="77777777" w:rsidR="00085825" w:rsidRDefault="00085825" w:rsidP="00085825">
      <w:pPr>
        <w:pStyle w:val="NoSpacing"/>
        <w:rPr>
          <w:rFonts w:eastAsia="Times New Roman" w:cs="Times New Roman"/>
          <w:szCs w:val="24"/>
        </w:rPr>
      </w:pPr>
    </w:p>
    <w:p w14:paraId="5CC2AF0B" w14:textId="77777777" w:rsidR="00085825" w:rsidRDefault="00085825" w:rsidP="00085825">
      <w:pPr>
        <w:pStyle w:val="NoSpacing"/>
        <w:rPr>
          <w:rFonts w:eastAsia="Times New Roman" w:cs="Times New Roman"/>
          <w:szCs w:val="24"/>
        </w:rPr>
      </w:pPr>
    </w:p>
    <w:p w14:paraId="33C22113" w14:textId="77777777" w:rsidR="00085825" w:rsidRDefault="00085825" w:rsidP="0008582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September 2023</w:t>
      </w:r>
    </w:p>
    <w:p w14:paraId="56B5DA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CB6C9" w14:textId="77777777" w:rsidR="00085825" w:rsidRDefault="00085825" w:rsidP="009139A6">
      <w:r>
        <w:separator/>
      </w:r>
    </w:p>
  </w:endnote>
  <w:endnote w:type="continuationSeparator" w:id="0">
    <w:p w14:paraId="0E3E5BF6" w14:textId="77777777" w:rsidR="00085825" w:rsidRDefault="000858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7B5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FB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9A0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C5A6" w14:textId="77777777" w:rsidR="00085825" w:rsidRDefault="00085825" w:rsidP="009139A6">
      <w:r>
        <w:separator/>
      </w:r>
    </w:p>
  </w:footnote>
  <w:footnote w:type="continuationSeparator" w:id="0">
    <w:p w14:paraId="551007D3" w14:textId="77777777" w:rsidR="00085825" w:rsidRDefault="000858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DC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DC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AE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25"/>
    <w:rsid w:val="000666E0"/>
    <w:rsid w:val="0008582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970A2"/>
  <w15:chartTrackingRefBased/>
  <w15:docId w15:val="{ACC6B8F4-1DB6-46B9-8394-965D9511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2023-09-30T19:55:00Z</dcterms:created>
  <dcterms:modified xsi:type="dcterms:W3CDTF">2023-09-30T19:56:00Z</dcterms:modified>
</cp:coreProperties>
</file>